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241C2C41" w14:textId="557FDC8F" w:rsidR="001860D2" w:rsidRPr="001860D2" w:rsidRDefault="001860D2" w:rsidP="001860D2">
      <w:pPr>
        <w:spacing w:line="240" w:lineRule="auto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____________________________________________________________________________</w:t>
      </w:r>
    </w:p>
    <w:p w14:paraId="67DA8391" w14:textId="77777777" w:rsidR="001860D2" w:rsidRPr="001860D2" w:rsidRDefault="001860D2" w:rsidP="001860D2">
      <w:pPr>
        <w:spacing w:line="240" w:lineRule="auto"/>
        <w:rPr>
          <w:rFonts w:eastAsia="Calibri" w:cs="Arial"/>
          <w:i/>
          <w:szCs w:val="20"/>
        </w:rPr>
      </w:pPr>
      <w:r w:rsidRPr="001860D2">
        <w:rPr>
          <w:rFonts w:eastAsia="Calibri" w:cs="Arial"/>
          <w:i/>
          <w:szCs w:val="20"/>
        </w:rPr>
        <w:t xml:space="preserve"> (Ime in priimek fizične osebe ali odgovorne osebe poslovnega subjekta)</w:t>
      </w:r>
    </w:p>
    <w:p w14:paraId="4972C0D4" w14:textId="77777777" w:rsidR="001860D2" w:rsidRDefault="001860D2" w:rsidP="00180BF9">
      <w:pPr>
        <w:spacing w:line="240" w:lineRule="auto"/>
        <w:rPr>
          <w:rFonts w:eastAsia="Calibri" w:cs="Arial"/>
          <w:szCs w:val="20"/>
        </w:rPr>
      </w:pPr>
    </w:p>
    <w:p w14:paraId="7A4FE256" w14:textId="6A0B4310" w:rsidR="00180BF9" w:rsidRDefault="003E2012" w:rsidP="00180BF9">
      <w:pPr>
        <w:spacing w:line="240" w:lineRule="auto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v</w:t>
      </w:r>
      <w:r w:rsidR="001860D2">
        <w:rPr>
          <w:rFonts w:eastAsia="Calibri" w:cs="Arial"/>
          <w:szCs w:val="20"/>
        </w:rPr>
        <w:t xml:space="preserve"> zvezi z </w:t>
      </w:r>
      <w:r w:rsidR="00180BF9" w:rsidRPr="00180BF9">
        <w:rPr>
          <w:rFonts w:eastAsia="Calibri" w:cs="Arial"/>
          <w:szCs w:val="20"/>
        </w:rPr>
        <w:t>javn</w:t>
      </w:r>
      <w:r w:rsidR="001860D2">
        <w:rPr>
          <w:rFonts w:eastAsia="Calibri" w:cs="Arial"/>
          <w:szCs w:val="20"/>
        </w:rPr>
        <w:t>im</w:t>
      </w:r>
      <w:r w:rsidR="00180BF9" w:rsidRPr="00180BF9">
        <w:rPr>
          <w:rFonts w:eastAsia="Calibri" w:cs="Arial"/>
          <w:szCs w:val="20"/>
        </w:rPr>
        <w:t xml:space="preserve"> naročilo</w:t>
      </w:r>
      <w:r w:rsidR="001860D2">
        <w:rPr>
          <w:rFonts w:eastAsia="Calibri" w:cs="Arial"/>
          <w:szCs w:val="20"/>
        </w:rPr>
        <w:t>m</w:t>
      </w:r>
      <w:r w:rsidR="00180BF9" w:rsidRPr="00180BF9">
        <w:rPr>
          <w:rFonts w:eastAsia="Calibri" w:cs="Arial"/>
          <w:szCs w:val="20"/>
        </w:rPr>
        <w:t xml:space="preserve"> </w:t>
      </w:r>
      <w:r w:rsidR="00180BF9" w:rsidRPr="00180BF9">
        <w:rPr>
          <w:rFonts w:eastAsia="Calibri" w:cs="Arial"/>
          <w:b/>
          <w:szCs w:val="20"/>
        </w:rPr>
        <w:t>»</w:t>
      </w:r>
      <w:r w:rsidR="00180BF9"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="00180BF9"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59224896" w14:textId="1BFD5C19" w:rsidR="00B70286" w:rsidRDefault="001860D2" w:rsidP="00180BF9">
      <w:pPr>
        <w:jc w:val="center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IZJAVLJAM</w:t>
      </w:r>
      <w:r w:rsidR="00F71328">
        <w:rPr>
          <w:rFonts w:cs="Arial"/>
          <w:b/>
          <w:color w:val="000000"/>
          <w:szCs w:val="20"/>
        </w:rPr>
        <w:t>O</w:t>
      </w:r>
    </w:p>
    <w:p w14:paraId="6CFDA648" w14:textId="77777777" w:rsidR="001860D2" w:rsidRDefault="001860D2" w:rsidP="00180BF9">
      <w:pPr>
        <w:jc w:val="center"/>
        <w:rPr>
          <w:rFonts w:cs="Arial"/>
          <w:b/>
          <w:color w:val="000000"/>
          <w:szCs w:val="20"/>
        </w:rPr>
      </w:pPr>
    </w:p>
    <w:p w14:paraId="27A79ED4" w14:textId="77777777" w:rsidR="001860D2" w:rsidRDefault="001860D2" w:rsidP="00180BF9">
      <w:pPr>
        <w:jc w:val="center"/>
        <w:rPr>
          <w:rFonts w:cs="Arial"/>
          <w:b/>
          <w:color w:val="000000"/>
          <w:szCs w:val="20"/>
        </w:rPr>
      </w:pPr>
    </w:p>
    <w:p w14:paraId="19227C83" w14:textId="77777777" w:rsidR="001860D2" w:rsidRPr="001860D2" w:rsidRDefault="001860D2" w:rsidP="001860D2">
      <w:pPr>
        <w:rPr>
          <w:rFonts w:cs="Arial"/>
          <w:bCs/>
          <w:color w:val="000000"/>
          <w:szCs w:val="20"/>
        </w:rPr>
      </w:pPr>
      <w:r w:rsidRPr="001860D2">
        <w:rPr>
          <w:rFonts w:cs="Arial"/>
          <w:bCs/>
          <w:color w:val="000000"/>
          <w:szCs w:val="20"/>
        </w:rPr>
        <w:t xml:space="preserve">da </w:t>
      </w:r>
    </w:p>
    <w:p w14:paraId="783F5884" w14:textId="77777777" w:rsidR="001860D2" w:rsidRDefault="001860D2" w:rsidP="001860D2">
      <w:pPr>
        <w:rPr>
          <w:rFonts w:cs="Arial"/>
          <w:b/>
          <w:color w:val="000000"/>
          <w:szCs w:val="20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60D2" w:rsidRPr="00180BF9" w14:paraId="0DFC751F" w14:textId="77777777" w:rsidTr="009C5A4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16854E" w14:textId="77777777" w:rsidR="001860D2" w:rsidRPr="00180BF9" w:rsidRDefault="001860D2" w:rsidP="009C5A4E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4F374" w14:textId="77777777" w:rsidR="001860D2" w:rsidRPr="00180BF9" w:rsidRDefault="001860D2" w:rsidP="009C5A4E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60D2" w:rsidRPr="00180BF9" w14:paraId="3ED2975A" w14:textId="77777777" w:rsidTr="009C5A4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2925E0C8" w14:textId="57029FC3" w:rsidR="001860D2" w:rsidRPr="00180BF9" w:rsidRDefault="008851D3" w:rsidP="009C5A4E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8851D3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D2D2D" w14:textId="77777777" w:rsidR="001860D2" w:rsidRPr="00180BF9" w:rsidRDefault="001860D2" w:rsidP="009C5A4E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92AECFE" w14:textId="77777777" w:rsidR="001860D2" w:rsidRPr="00180BF9" w:rsidRDefault="001860D2" w:rsidP="009C5A4E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9B00CA9" w14:textId="77777777" w:rsidR="001860D2" w:rsidRDefault="001860D2" w:rsidP="001860D2">
      <w:pPr>
        <w:rPr>
          <w:rFonts w:cs="Arial"/>
          <w:b/>
          <w:color w:val="000000"/>
          <w:szCs w:val="20"/>
        </w:rPr>
      </w:pPr>
    </w:p>
    <w:p w14:paraId="5B85D4D8" w14:textId="0D98CD09" w:rsidR="001860D2" w:rsidRPr="001860D2" w:rsidRDefault="001860D2" w:rsidP="001860D2">
      <w:pPr>
        <w:rPr>
          <w:rFonts w:cs="Arial"/>
          <w:bCs/>
          <w:szCs w:val="20"/>
          <w:lang w:eastAsia="sl-SI"/>
        </w:rPr>
      </w:pPr>
      <w:r w:rsidRPr="001860D2">
        <w:rPr>
          <w:rFonts w:cs="Arial"/>
          <w:bCs/>
          <w:color w:val="000000"/>
          <w:szCs w:val="20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besedilo, 158/20, 3/22 – </w:t>
      </w:r>
      <w:proofErr w:type="spellStart"/>
      <w:r w:rsidRPr="001860D2">
        <w:rPr>
          <w:rFonts w:cs="Arial"/>
          <w:bCs/>
          <w:color w:val="000000"/>
          <w:szCs w:val="20"/>
        </w:rPr>
        <w:t>ZDeb</w:t>
      </w:r>
      <w:proofErr w:type="spellEnd"/>
      <w:r w:rsidRPr="001860D2">
        <w:rPr>
          <w:rFonts w:cs="Arial"/>
          <w:bCs/>
          <w:color w:val="000000"/>
          <w:szCs w:val="20"/>
        </w:rPr>
        <w:t xml:space="preserve"> in 16/23 – </w:t>
      </w:r>
      <w:proofErr w:type="spellStart"/>
      <w:r w:rsidRPr="001860D2">
        <w:rPr>
          <w:rFonts w:cs="Arial"/>
          <w:bCs/>
          <w:color w:val="000000"/>
          <w:szCs w:val="20"/>
        </w:rPr>
        <w:t>ZZPri</w:t>
      </w:r>
      <w:proofErr w:type="spellEnd"/>
      <w:r w:rsidRPr="001860D2">
        <w:rPr>
          <w:rFonts w:cs="Arial"/>
          <w:bCs/>
          <w:color w:val="000000"/>
          <w:szCs w:val="20"/>
        </w:rPr>
        <w:t>)</w:t>
      </w:r>
      <w:r w:rsidR="005B1E0F" w:rsidRPr="005B1E0F">
        <w:rPr>
          <w:rStyle w:val="Sprotnaopomba-sklic"/>
          <w:rFonts w:cs="Arial"/>
          <w:bCs/>
          <w:i w:val="0"/>
          <w:iCs/>
          <w:color w:val="000000"/>
          <w:szCs w:val="20"/>
        </w:rPr>
        <w:footnoteReference w:id="1"/>
      </w:r>
      <w:r w:rsidRPr="005B1E0F">
        <w:rPr>
          <w:rFonts w:cs="Arial"/>
          <w:bCs/>
          <w:i/>
          <w:iCs/>
          <w:color w:val="000000"/>
          <w:szCs w:val="20"/>
        </w:rPr>
        <w:t>.</w:t>
      </w:r>
    </w:p>
    <w:p w14:paraId="076D1C9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53DDB470" w14:textId="7C6A284C" w:rsidR="009C1B56" w:rsidRDefault="009C1B56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60B52A2B" w14:textId="77777777" w:rsidR="00F71328" w:rsidRDefault="00F71328" w:rsidP="00912BCB"/>
    <w:p w14:paraId="56820B7F" w14:textId="77777777" w:rsidR="00F71328" w:rsidRDefault="00F71328" w:rsidP="00912BCB"/>
    <w:p w14:paraId="58B0B717" w14:textId="77777777" w:rsidR="00F71328" w:rsidRDefault="00F71328" w:rsidP="00912BCB"/>
    <w:p w14:paraId="7DDD9DF0" w14:textId="77777777" w:rsidR="00F71328" w:rsidRDefault="00F71328" w:rsidP="00912BCB"/>
    <w:p w14:paraId="50FAAAC9" w14:textId="77777777" w:rsidR="00F71328" w:rsidRDefault="00F71328" w:rsidP="00912BCB"/>
    <w:p w14:paraId="55053A6E" w14:textId="77777777" w:rsidR="00F71328" w:rsidRDefault="00F71328" w:rsidP="00912BCB"/>
    <w:p w14:paraId="549964DF" w14:textId="77777777" w:rsidR="00F71328" w:rsidRPr="00F71328" w:rsidRDefault="00F71328" w:rsidP="00F71328">
      <w:pPr>
        <w:rPr>
          <w:i/>
          <w:iCs/>
        </w:rPr>
      </w:pPr>
      <w:r w:rsidRPr="00F71328">
        <w:rPr>
          <w:i/>
          <w:iCs/>
        </w:rPr>
        <w:t xml:space="preserve">*Ta obrazec se v informacijskem sistemu e-JN naloži v razdelek “Dokumenti”, del »Ostale priloge«. </w:t>
      </w:r>
    </w:p>
    <w:p w14:paraId="327D93B9" w14:textId="77777777" w:rsidR="00F71328" w:rsidRDefault="00F71328" w:rsidP="00912BCB"/>
    <w:sectPr w:rsidR="00F71328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56BD0AE9" w14:textId="61C2D9B0" w:rsidR="005B1E0F" w:rsidRPr="005B1E0F" w:rsidRDefault="005B1E0F" w:rsidP="005B1E0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</w:p>
    <w:p w14:paraId="2D586D3B" w14:textId="2A80DB76" w:rsidR="005B1E0F" w:rsidRPr="005B1E0F" w:rsidRDefault="005B1E0F" w:rsidP="005B1E0F">
      <w:pPr>
        <w:pStyle w:val="Sprotnaopomba-besedilo"/>
      </w:pPr>
      <w:r w:rsidRPr="005B1E0F"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4632915" w14:textId="77777777" w:rsidR="005B1E0F" w:rsidRPr="005B1E0F" w:rsidRDefault="005B1E0F" w:rsidP="005B1E0F">
      <w:pPr>
        <w:pStyle w:val="Sprotnaopomba-besedilo"/>
      </w:pPr>
      <w:r w:rsidRPr="005B1E0F">
        <w:t>-        udeležen kot poslovodja, član poslovodstva ali zakoniti zastopnik ali</w:t>
      </w:r>
    </w:p>
    <w:p w14:paraId="5B2BCA64" w14:textId="5475E607" w:rsidR="005B1E0F" w:rsidRPr="005B1E0F" w:rsidRDefault="005B1E0F" w:rsidP="005B1E0F">
      <w:pPr>
        <w:pStyle w:val="Sprotnaopomba-besedilo"/>
      </w:pPr>
      <w:r w:rsidRPr="005B1E0F">
        <w:t>-        neposredno ali prek drugih pravnih oseb v več kot pet odstotnem deležu udeležen pri ustanoviteljskih pravicah, upravljanju ali kapitalu</w:t>
      </w:r>
      <w:r>
        <w:t>.</w:t>
      </w:r>
    </w:p>
    <w:p w14:paraId="39FE89A4" w14:textId="3A004E46" w:rsidR="005B1E0F" w:rsidRDefault="005B1E0F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4A3DF68C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1860D2" w:rsidRPr="001860D2">
      <w:rPr>
        <w:sz w:val="16"/>
        <w:szCs w:val="16"/>
      </w:rPr>
      <w:t>Izjava v zvezi z omejitvijo poslovanja</w:t>
    </w:r>
    <w:r w:rsidRPr="0095713A">
      <w:rPr>
        <w:sz w:val="16"/>
        <w:szCs w:val="16"/>
      </w:rPr>
      <w:t>«</w:t>
    </w:r>
    <w:r w:rsidR="00180BF9">
      <w:rPr>
        <w:sz w:val="16"/>
        <w:szCs w:val="16"/>
      </w:rPr>
      <w:t xml:space="preserve"> OBR-</w:t>
    </w:r>
    <w:r w:rsidR="001860D2">
      <w:rPr>
        <w:sz w:val="16"/>
        <w:szCs w:val="1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1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0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2"/>
  </w:num>
  <w:num w:numId="19" w16cid:durableId="2120953471">
    <w:abstractNumId w:val="23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7"/>
  </w:num>
  <w:num w:numId="28" w16cid:durableId="1943956922">
    <w:abstractNumId w:val="10"/>
  </w:num>
  <w:num w:numId="29" w16cid:durableId="1280599656">
    <w:abstractNumId w:val="18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19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80BF9"/>
    <w:rsid w:val="001860D2"/>
    <w:rsid w:val="0019468F"/>
    <w:rsid w:val="001A1504"/>
    <w:rsid w:val="001A6646"/>
    <w:rsid w:val="001F239E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02A52"/>
    <w:rsid w:val="00314BF0"/>
    <w:rsid w:val="00382AAE"/>
    <w:rsid w:val="003960A2"/>
    <w:rsid w:val="003973E7"/>
    <w:rsid w:val="003A2683"/>
    <w:rsid w:val="003C340B"/>
    <w:rsid w:val="003C4092"/>
    <w:rsid w:val="003C7DB9"/>
    <w:rsid w:val="003E2012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1E0F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23E3C"/>
    <w:rsid w:val="0074755C"/>
    <w:rsid w:val="007731D9"/>
    <w:rsid w:val="00797FD8"/>
    <w:rsid w:val="007C5578"/>
    <w:rsid w:val="007D4B7E"/>
    <w:rsid w:val="007F1BDE"/>
    <w:rsid w:val="008111A0"/>
    <w:rsid w:val="00841320"/>
    <w:rsid w:val="008851D3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1B56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E5639"/>
    <w:rsid w:val="00DE571D"/>
    <w:rsid w:val="00E25E64"/>
    <w:rsid w:val="00E47DFF"/>
    <w:rsid w:val="00E52A0D"/>
    <w:rsid w:val="00E7577B"/>
    <w:rsid w:val="00E86C5C"/>
    <w:rsid w:val="00EB6425"/>
    <w:rsid w:val="00EF0D79"/>
    <w:rsid w:val="00EF460E"/>
    <w:rsid w:val="00EF5B17"/>
    <w:rsid w:val="00F014F4"/>
    <w:rsid w:val="00F20662"/>
    <w:rsid w:val="00F40D14"/>
    <w:rsid w:val="00F71328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BDA5DA-9C22-44F7-B0AC-0E6611C8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1</Pages>
  <Words>106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Nataša Zorko</cp:lastModifiedBy>
  <cp:revision>6</cp:revision>
  <cp:lastPrinted>2013-07-19T10:42:00Z</cp:lastPrinted>
  <dcterms:created xsi:type="dcterms:W3CDTF">2025-03-20T09:31:00Z</dcterms:created>
  <dcterms:modified xsi:type="dcterms:W3CDTF">2025-03-20T11:51:00Z</dcterms:modified>
</cp:coreProperties>
</file>